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2F30" w14:textId="77777777" w:rsidR="00285073" w:rsidRDefault="00285073" w:rsidP="002850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PLANTEROSE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 – 36)</w:t>
      </w:r>
    </w:p>
    <w:p w14:paraId="36EAFD16" w14:textId="77777777" w:rsidR="00285073" w:rsidRDefault="00285073" w:rsidP="0028507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St.Michael’s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Irstead</w:t>
      </w:r>
      <w:proofErr w:type="spellEnd"/>
      <w:r>
        <w:rPr>
          <w:rFonts w:cs="Times New Roman"/>
          <w:szCs w:val="24"/>
        </w:rPr>
        <w:t>, Norfolk.</w:t>
      </w:r>
    </w:p>
    <w:p w14:paraId="6FFBF4C2" w14:textId="77777777" w:rsidR="00285073" w:rsidRDefault="00285073" w:rsidP="00285073">
      <w:pPr>
        <w:pStyle w:val="NoSpacing"/>
        <w:jc w:val="both"/>
        <w:rPr>
          <w:rFonts w:cs="Times New Roman"/>
          <w:szCs w:val="24"/>
        </w:rPr>
      </w:pPr>
    </w:p>
    <w:p w14:paraId="2FE9970F" w14:textId="77777777" w:rsidR="00285073" w:rsidRDefault="00285073" w:rsidP="00285073">
      <w:pPr>
        <w:pStyle w:val="NoSpacing"/>
        <w:jc w:val="both"/>
        <w:rPr>
          <w:rFonts w:cs="Times New Roman"/>
          <w:szCs w:val="24"/>
        </w:rPr>
      </w:pPr>
    </w:p>
    <w:p w14:paraId="2F54F989" w14:textId="77777777" w:rsidR="00285073" w:rsidRDefault="00285073" w:rsidP="0028507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He became Vicar.</w:t>
      </w:r>
    </w:p>
    <w:p w14:paraId="69F5C380" w14:textId="77777777" w:rsidR="00285073" w:rsidRDefault="00285073" w:rsidP="002850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459F153" w14:textId="77777777" w:rsidR="00285073" w:rsidRDefault="00285073" w:rsidP="00285073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46-9,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98BBF3D" w14:textId="77777777" w:rsidR="00285073" w:rsidRDefault="00285073" w:rsidP="00285073">
      <w:pPr>
        <w:pStyle w:val="NoSpacing"/>
        <w:rPr>
          <w:rFonts w:cs="Times New Roman"/>
          <w:szCs w:val="24"/>
        </w:rPr>
      </w:pPr>
    </w:p>
    <w:p w14:paraId="613468F1" w14:textId="77777777" w:rsidR="00285073" w:rsidRDefault="00285073" w:rsidP="00285073">
      <w:pPr>
        <w:pStyle w:val="NoSpacing"/>
        <w:rPr>
          <w:rFonts w:cs="Times New Roman"/>
          <w:szCs w:val="24"/>
        </w:rPr>
      </w:pPr>
    </w:p>
    <w:p w14:paraId="32AAC0F7" w14:textId="77777777" w:rsidR="00285073" w:rsidRDefault="00285073" w:rsidP="002850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3C3D67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5BF8" w14:textId="77777777" w:rsidR="00285073" w:rsidRDefault="00285073" w:rsidP="009139A6">
      <w:r>
        <w:separator/>
      </w:r>
    </w:p>
  </w:endnote>
  <w:endnote w:type="continuationSeparator" w:id="0">
    <w:p w14:paraId="2D7CB99A" w14:textId="77777777" w:rsidR="00285073" w:rsidRDefault="002850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BA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C25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C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8B930" w14:textId="77777777" w:rsidR="00285073" w:rsidRDefault="00285073" w:rsidP="009139A6">
      <w:r>
        <w:separator/>
      </w:r>
    </w:p>
  </w:footnote>
  <w:footnote w:type="continuationSeparator" w:id="0">
    <w:p w14:paraId="43C0DDFC" w14:textId="77777777" w:rsidR="00285073" w:rsidRDefault="002850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04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7D7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05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073"/>
    <w:rsid w:val="000666E0"/>
    <w:rsid w:val="002510B7"/>
    <w:rsid w:val="0028507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DD904"/>
  <w15:chartTrackingRefBased/>
  <w15:docId w15:val="{75740742-477C-4AA6-BDF7-B1D8A95E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2024-01-28T19:44:00Z</dcterms:created>
  <dcterms:modified xsi:type="dcterms:W3CDTF">2024-01-28T19:45:00Z</dcterms:modified>
</cp:coreProperties>
</file>